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761" w:rsidRDefault="00D13761" w:rsidP="00D8110E">
      <w:pPr>
        <w:ind w:left="8505"/>
        <w:jc w:val="center"/>
        <w:rPr>
          <w:sz w:val="28"/>
          <w:szCs w:val="28"/>
        </w:rPr>
      </w:pPr>
      <w:r w:rsidRPr="00B62B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:rsidR="00D13761" w:rsidRDefault="00D13761" w:rsidP="00D8110E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заявлению о предоставлении субсидий </w:t>
      </w:r>
      <w:r w:rsidRPr="007B618F">
        <w:rPr>
          <w:sz w:val="28"/>
          <w:szCs w:val="28"/>
        </w:rPr>
        <w:t>на</w:t>
      </w:r>
    </w:p>
    <w:p w:rsidR="00D13761" w:rsidRDefault="00D13761" w:rsidP="00D8110E">
      <w:pPr>
        <w:ind w:left="8505"/>
        <w:jc w:val="center"/>
        <w:rPr>
          <w:sz w:val="28"/>
          <w:szCs w:val="28"/>
        </w:rPr>
      </w:pPr>
      <w:r w:rsidRPr="007B618F">
        <w:rPr>
          <w:sz w:val="28"/>
          <w:szCs w:val="28"/>
        </w:rPr>
        <w:t xml:space="preserve">возмещение части затрат на уплату процентов </w:t>
      </w:r>
    </w:p>
    <w:p w:rsidR="00D13761" w:rsidRDefault="00D13761" w:rsidP="00D8110E">
      <w:pPr>
        <w:ind w:left="8505"/>
        <w:jc w:val="center"/>
        <w:rPr>
          <w:sz w:val="28"/>
          <w:szCs w:val="28"/>
        </w:rPr>
      </w:pPr>
      <w:r w:rsidRPr="007B618F">
        <w:rPr>
          <w:sz w:val="28"/>
          <w:szCs w:val="28"/>
        </w:rPr>
        <w:t>по кредитам, полученным в</w:t>
      </w:r>
      <w:r>
        <w:rPr>
          <w:sz w:val="28"/>
          <w:szCs w:val="28"/>
        </w:rPr>
        <w:t xml:space="preserve"> </w:t>
      </w:r>
      <w:r w:rsidRPr="007B618F">
        <w:rPr>
          <w:sz w:val="28"/>
          <w:szCs w:val="28"/>
        </w:rPr>
        <w:t>российских</w:t>
      </w:r>
    </w:p>
    <w:p w:rsidR="00D13761" w:rsidRDefault="00D13761" w:rsidP="00D8110E">
      <w:pPr>
        <w:ind w:left="8505"/>
        <w:jc w:val="center"/>
        <w:rPr>
          <w:sz w:val="28"/>
          <w:szCs w:val="28"/>
        </w:rPr>
      </w:pPr>
      <w:r w:rsidRPr="007B618F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</w:t>
      </w:r>
      <w:r w:rsidRPr="007B618F">
        <w:rPr>
          <w:sz w:val="28"/>
          <w:szCs w:val="28"/>
        </w:rPr>
        <w:t xml:space="preserve">организациях, и займам, полученным в сельскохозяйственных кредитных </w:t>
      </w:r>
    </w:p>
    <w:p w:rsidR="00D13761" w:rsidRPr="00B62B42" w:rsidRDefault="00D13761" w:rsidP="00D8110E">
      <w:pPr>
        <w:ind w:left="8505"/>
        <w:jc w:val="center"/>
        <w:rPr>
          <w:sz w:val="28"/>
          <w:szCs w:val="28"/>
        </w:rPr>
      </w:pPr>
      <w:r w:rsidRPr="007B618F">
        <w:rPr>
          <w:sz w:val="28"/>
          <w:szCs w:val="28"/>
        </w:rPr>
        <w:t>потребительских кооперативах</w:t>
      </w:r>
      <w:r>
        <w:rPr>
          <w:sz w:val="28"/>
          <w:szCs w:val="28"/>
        </w:rPr>
        <w:t>(по кредитам (за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мам), принятым к субсидированию)</w:t>
      </w:r>
    </w:p>
    <w:p w:rsidR="00D13761" w:rsidRPr="00B62B42" w:rsidRDefault="00D13761" w:rsidP="004E5F45">
      <w:pPr>
        <w:ind w:left="4820"/>
        <w:jc w:val="center"/>
        <w:rPr>
          <w:sz w:val="28"/>
          <w:szCs w:val="28"/>
        </w:rPr>
      </w:pPr>
    </w:p>
    <w:p w:rsidR="00D13761" w:rsidRDefault="00D13761" w:rsidP="004E5F45">
      <w:pPr>
        <w:rPr>
          <w:sz w:val="28"/>
          <w:szCs w:val="28"/>
        </w:rPr>
      </w:pPr>
    </w:p>
    <w:p w:rsidR="00D13761" w:rsidRDefault="00D13761" w:rsidP="004E5F45"/>
    <w:p w:rsidR="00D13761" w:rsidRDefault="00D13761" w:rsidP="004E5F45">
      <w:pPr>
        <w:rPr>
          <w:sz w:val="28"/>
          <w:szCs w:val="28"/>
        </w:rPr>
      </w:pPr>
      <w:r>
        <w:rPr>
          <w:sz w:val="28"/>
          <w:szCs w:val="28"/>
        </w:rPr>
        <w:t>Представляются заемщиком по мере использования</w:t>
      </w:r>
    </w:p>
    <w:p w:rsidR="00D13761" w:rsidRPr="00803DAB" w:rsidRDefault="00D13761" w:rsidP="004E5F45">
      <w:pPr>
        <w:rPr>
          <w:sz w:val="28"/>
          <w:szCs w:val="28"/>
        </w:rPr>
      </w:pPr>
      <w:r>
        <w:rPr>
          <w:sz w:val="28"/>
          <w:szCs w:val="28"/>
        </w:rPr>
        <w:t>кредита (займа)</w:t>
      </w:r>
    </w:p>
    <w:p w:rsidR="00D13761" w:rsidRDefault="00D13761" w:rsidP="004E5F45">
      <w:pPr>
        <w:jc w:val="center"/>
        <w:rPr>
          <w:sz w:val="28"/>
          <w:szCs w:val="28"/>
        </w:rPr>
      </w:pPr>
    </w:p>
    <w:p w:rsidR="00D13761" w:rsidRDefault="00D13761" w:rsidP="004E5F4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</w:t>
      </w:r>
    </w:p>
    <w:p w:rsidR="00D13761" w:rsidRPr="00803DAB" w:rsidRDefault="00D13761" w:rsidP="004E5F45">
      <w:pPr>
        <w:jc w:val="center"/>
        <w:rPr>
          <w:sz w:val="28"/>
          <w:szCs w:val="28"/>
        </w:rPr>
      </w:pPr>
      <w:r>
        <w:rPr>
          <w:sz w:val="28"/>
          <w:szCs w:val="28"/>
        </w:rPr>
        <w:t>целевого использования кредита (займа), полученного на срок до 1 года</w:t>
      </w:r>
    </w:p>
    <w:p w:rsidR="00D13761" w:rsidRDefault="00D13761" w:rsidP="004E5F45">
      <w:pPr>
        <w:jc w:val="both"/>
        <w:rPr>
          <w:sz w:val="28"/>
          <w:szCs w:val="28"/>
        </w:rPr>
      </w:pPr>
    </w:p>
    <w:p w:rsidR="00D13761" w:rsidRPr="00DA6E04" w:rsidRDefault="00D13761" w:rsidP="004E5F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A6E04">
        <w:rPr>
          <w:sz w:val="28"/>
          <w:szCs w:val="28"/>
        </w:rPr>
        <w:t>За</w:t>
      </w:r>
      <w:r>
        <w:rPr>
          <w:sz w:val="28"/>
          <w:szCs w:val="28"/>
        </w:rPr>
        <w:t xml:space="preserve">емщик </w:t>
      </w:r>
      <w:r w:rsidRPr="00DA6E04">
        <w:rPr>
          <w:sz w:val="28"/>
          <w:szCs w:val="28"/>
        </w:rPr>
        <w:t>_____________________</w:t>
      </w:r>
      <w:r>
        <w:rPr>
          <w:sz w:val="28"/>
          <w:szCs w:val="28"/>
        </w:rPr>
        <w:t>_________________________________________________________________________</w:t>
      </w:r>
    </w:p>
    <w:p w:rsidR="00D13761" w:rsidRPr="00DA6E04" w:rsidRDefault="00D13761" w:rsidP="004E5F4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DA6E04">
        <w:rPr>
          <w:sz w:val="20"/>
          <w:szCs w:val="20"/>
        </w:rPr>
        <w:t>(наименование, район)</w:t>
      </w:r>
    </w:p>
    <w:p w:rsidR="00D13761" w:rsidRDefault="00D13761" w:rsidP="005673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и дата кредитного договора (договора займа) _________</w:t>
      </w:r>
      <w:r w:rsidRPr="00DA6E0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13761" w:rsidRPr="005673DD" w:rsidRDefault="00D13761" w:rsidP="004E5F4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D13761" w:rsidRPr="00A35F32" w:rsidRDefault="00D13761" w:rsidP="004E5F45">
      <w:pPr>
        <w:jc w:val="right"/>
      </w:pPr>
      <w:r w:rsidRPr="00A35F32">
        <w:t>(рублей)</w:t>
      </w:r>
    </w:p>
    <w:tbl>
      <w:tblPr>
        <w:tblW w:w="14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6"/>
        <w:gridCol w:w="1519"/>
        <w:gridCol w:w="1637"/>
        <w:gridCol w:w="1126"/>
        <w:gridCol w:w="1276"/>
        <w:gridCol w:w="1275"/>
        <w:gridCol w:w="1009"/>
        <w:gridCol w:w="1009"/>
        <w:gridCol w:w="1384"/>
        <w:gridCol w:w="1009"/>
        <w:gridCol w:w="1010"/>
        <w:gridCol w:w="1900"/>
      </w:tblGrid>
      <w:tr w:rsidR="00D13761" w:rsidTr="005673DD">
        <w:tc>
          <w:tcPr>
            <w:tcW w:w="646" w:type="dxa"/>
            <w:vMerge w:val="restart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>№ п/п</w:t>
            </w:r>
          </w:p>
        </w:tc>
        <w:tc>
          <w:tcPr>
            <w:tcW w:w="1519" w:type="dxa"/>
            <w:vMerge w:val="restart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>Дата</w:t>
            </w:r>
          </w:p>
          <w:p w:rsidR="00D13761" w:rsidRPr="003C35BA" w:rsidRDefault="00D13761" w:rsidP="005673DD">
            <w:pPr>
              <w:jc w:val="center"/>
            </w:pPr>
            <w:r w:rsidRPr="003C35BA">
              <w:t xml:space="preserve">зачисления </w:t>
            </w:r>
            <w:r>
              <w:t>кредитных</w:t>
            </w:r>
            <w:r w:rsidRPr="003C35BA">
              <w:t xml:space="preserve"> средств</w:t>
            </w:r>
          </w:p>
        </w:tc>
        <w:tc>
          <w:tcPr>
            <w:tcW w:w="1637" w:type="dxa"/>
            <w:vMerge w:val="restart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>Сумма пол</w:t>
            </w:r>
            <w:r w:rsidRPr="003C35BA">
              <w:t>у</w:t>
            </w:r>
            <w:r w:rsidRPr="003C35BA">
              <w:t xml:space="preserve">ченных </w:t>
            </w:r>
            <w:r>
              <w:t>кр</w:t>
            </w:r>
            <w:r>
              <w:t>е</w:t>
            </w:r>
            <w:r>
              <w:t>дитных</w:t>
            </w:r>
            <w:r w:rsidRPr="003C35BA">
              <w:t xml:space="preserve"> средств</w:t>
            </w:r>
          </w:p>
        </w:tc>
        <w:tc>
          <w:tcPr>
            <w:tcW w:w="9098" w:type="dxa"/>
            <w:gridSpan w:val="8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 xml:space="preserve">Использование </w:t>
            </w:r>
            <w:r>
              <w:t>кредитных</w:t>
            </w:r>
            <w:r w:rsidRPr="003C35BA">
              <w:t xml:space="preserve"> средств</w:t>
            </w:r>
          </w:p>
        </w:tc>
        <w:tc>
          <w:tcPr>
            <w:tcW w:w="1900" w:type="dxa"/>
            <w:vMerge w:val="restart"/>
            <w:vAlign w:val="center"/>
          </w:tcPr>
          <w:p w:rsidR="00D13761" w:rsidRPr="003C35BA" w:rsidRDefault="00D13761" w:rsidP="005673DD">
            <w:pPr>
              <w:jc w:val="center"/>
            </w:pPr>
            <w:r>
              <w:t>Сумма к субс</w:t>
            </w:r>
            <w:r>
              <w:t>и</w:t>
            </w:r>
            <w:r>
              <w:t>дированию</w:t>
            </w:r>
          </w:p>
        </w:tc>
      </w:tr>
      <w:tr w:rsidR="00D13761" w:rsidTr="005673DD">
        <w:tc>
          <w:tcPr>
            <w:tcW w:w="646" w:type="dxa"/>
            <w:vMerge/>
            <w:vAlign w:val="center"/>
          </w:tcPr>
          <w:p w:rsidR="00D13761" w:rsidRPr="003C35BA" w:rsidRDefault="00D13761" w:rsidP="005673DD">
            <w:pPr>
              <w:jc w:val="center"/>
            </w:pPr>
          </w:p>
        </w:tc>
        <w:tc>
          <w:tcPr>
            <w:tcW w:w="1519" w:type="dxa"/>
            <w:vMerge/>
            <w:vAlign w:val="center"/>
          </w:tcPr>
          <w:p w:rsidR="00D13761" w:rsidRPr="003C35BA" w:rsidRDefault="00D13761" w:rsidP="005673DD">
            <w:pPr>
              <w:jc w:val="center"/>
            </w:pPr>
          </w:p>
        </w:tc>
        <w:tc>
          <w:tcPr>
            <w:tcW w:w="1637" w:type="dxa"/>
            <w:vMerge/>
            <w:vAlign w:val="center"/>
          </w:tcPr>
          <w:p w:rsidR="00D13761" w:rsidRPr="003C35BA" w:rsidRDefault="00D13761" w:rsidP="005673DD">
            <w:pPr>
              <w:jc w:val="center"/>
            </w:pPr>
          </w:p>
        </w:tc>
        <w:tc>
          <w:tcPr>
            <w:tcW w:w="1126" w:type="dxa"/>
            <w:vMerge w:val="restart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>№ и д</w:t>
            </w:r>
            <w:r w:rsidRPr="003C35BA">
              <w:t>а</w:t>
            </w:r>
            <w:r w:rsidRPr="003C35BA">
              <w:t>та пл</w:t>
            </w:r>
            <w:r w:rsidRPr="003C35BA">
              <w:t>а</w:t>
            </w:r>
            <w:r w:rsidRPr="003C35BA">
              <w:t>тежного поруч</w:t>
            </w:r>
            <w:r w:rsidRPr="003C35BA">
              <w:t>е</w:t>
            </w:r>
            <w:r w:rsidRPr="003C35BA">
              <w:t>ния</w:t>
            </w:r>
          </w:p>
        </w:tc>
        <w:tc>
          <w:tcPr>
            <w:tcW w:w="1276" w:type="dxa"/>
            <w:vMerge w:val="restart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>Сумма перечи</w:t>
            </w:r>
            <w:r w:rsidRPr="003C35BA">
              <w:t>с</w:t>
            </w:r>
            <w:r w:rsidRPr="003C35BA">
              <w:t>ленных креди</w:t>
            </w:r>
            <w:r w:rsidRPr="003C35BA">
              <w:t>т</w:t>
            </w:r>
            <w:r w:rsidRPr="003C35BA">
              <w:t>ных средств</w:t>
            </w:r>
          </w:p>
        </w:tc>
        <w:tc>
          <w:tcPr>
            <w:tcW w:w="1275" w:type="dxa"/>
            <w:vMerge w:val="restart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>Наимен</w:t>
            </w:r>
            <w:r w:rsidRPr="003C35BA">
              <w:t>о</w:t>
            </w:r>
            <w:r w:rsidRPr="003C35BA">
              <w:t>вание п</w:t>
            </w:r>
            <w:r w:rsidRPr="003C35BA">
              <w:t>о</w:t>
            </w:r>
            <w:r w:rsidRPr="003C35BA">
              <w:t>ставщика</w:t>
            </w:r>
          </w:p>
        </w:tc>
        <w:tc>
          <w:tcPr>
            <w:tcW w:w="1009" w:type="dxa"/>
            <w:vMerge w:val="restart"/>
            <w:vAlign w:val="center"/>
          </w:tcPr>
          <w:p w:rsidR="00D13761" w:rsidRPr="003C35BA" w:rsidRDefault="00D13761" w:rsidP="005673DD">
            <w:pPr>
              <w:jc w:val="center"/>
            </w:pPr>
            <w:r>
              <w:t>№ и дата дог</w:t>
            </w:r>
            <w:r>
              <w:t>о</w:t>
            </w:r>
            <w:r>
              <w:t xml:space="preserve">вора </w:t>
            </w:r>
          </w:p>
        </w:tc>
        <w:tc>
          <w:tcPr>
            <w:tcW w:w="4412" w:type="dxa"/>
            <w:gridSpan w:val="4"/>
            <w:vAlign w:val="center"/>
          </w:tcPr>
          <w:p w:rsidR="00D13761" w:rsidRPr="003C35BA" w:rsidRDefault="00D13761" w:rsidP="005673DD">
            <w:pPr>
              <w:jc w:val="center"/>
            </w:pPr>
            <w:r>
              <w:t>Товарные накладные</w:t>
            </w:r>
          </w:p>
        </w:tc>
        <w:tc>
          <w:tcPr>
            <w:tcW w:w="1900" w:type="dxa"/>
            <w:vMerge/>
            <w:vAlign w:val="center"/>
          </w:tcPr>
          <w:p w:rsidR="00D13761" w:rsidRPr="003C35BA" w:rsidRDefault="00D13761" w:rsidP="005673DD">
            <w:pPr>
              <w:jc w:val="center"/>
            </w:pPr>
          </w:p>
        </w:tc>
      </w:tr>
      <w:tr w:rsidR="00D13761" w:rsidTr="005673DD">
        <w:tc>
          <w:tcPr>
            <w:tcW w:w="646" w:type="dxa"/>
            <w:vMerge/>
            <w:vAlign w:val="center"/>
          </w:tcPr>
          <w:p w:rsidR="00D13761" w:rsidRPr="002563FF" w:rsidRDefault="00D13761" w:rsidP="005673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9" w:type="dxa"/>
            <w:vMerge/>
            <w:vAlign w:val="center"/>
          </w:tcPr>
          <w:p w:rsidR="00D13761" w:rsidRPr="002563FF" w:rsidRDefault="00D13761" w:rsidP="005673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/>
            <w:vAlign w:val="center"/>
          </w:tcPr>
          <w:p w:rsidR="00D13761" w:rsidRPr="002563FF" w:rsidRDefault="00D13761" w:rsidP="005673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  <w:vMerge/>
            <w:vAlign w:val="center"/>
          </w:tcPr>
          <w:p w:rsidR="00D13761" w:rsidRPr="002563FF" w:rsidRDefault="00D13761" w:rsidP="005673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D13761" w:rsidRPr="002563FF" w:rsidRDefault="00D13761" w:rsidP="005673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:rsidR="00D13761" w:rsidRPr="002563FF" w:rsidRDefault="00D13761" w:rsidP="005673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9" w:type="dxa"/>
            <w:vMerge/>
            <w:vAlign w:val="center"/>
          </w:tcPr>
          <w:p w:rsidR="00D13761" w:rsidRPr="002563FF" w:rsidRDefault="00D13761" w:rsidP="005673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>№ и дата</w:t>
            </w:r>
          </w:p>
        </w:tc>
        <w:tc>
          <w:tcPr>
            <w:tcW w:w="1384" w:type="dxa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>Наимен</w:t>
            </w:r>
            <w:r w:rsidRPr="003C35BA">
              <w:t>о</w:t>
            </w:r>
            <w:r w:rsidRPr="003C35BA">
              <w:t>вание т</w:t>
            </w:r>
            <w:r w:rsidRPr="003C35BA">
              <w:t>о</w:t>
            </w:r>
            <w:r w:rsidRPr="003C35BA">
              <w:t>вара по группам товаров</w:t>
            </w:r>
          </w:p>
        </w:tc>
        <w:tc>
          <w:tcPr>
            <w:tcW w:w="1009" w:type="dxa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>Кол</w:t>
            </w:r>
            <w:r w:rsidRPr="003C35BA">
              <w:t>и</w:t>
            </w:r>
            <w:r w:rsidRPr="003C35BA">
              <w:t>чество</w:t>
            </w:r>
          </w:p>
        </w:tc>
        <w:tc>
          <w:tcPr>
            <w:tcW w:w="1010" w:type="dxa"/>
            <w:vAlign w:val="center"/>
          </w:tcPr>
          <w:p w:rsidR="00D13761" w:rsidRPr="003C35BA" w:rsidRDefault="00D13761" w:rsidP="005673DD">
            <w:pPr>
              <w:jc w:val="center"/>
            </w:pPr>
            <w:r w:rsidRPr="003C35BA">
              <w:t>Сумма с уч</w:t>
            </w:r>
            <w:r w:rsidRPr="003C35BA">
              <w:t>е</w:t>
            </w:r>
            <w:r w:rsidRPr="003C35BA">
              <w:t>том НДС</w:t>
            </w:r>
          </w:p>
        </w:tc>
        <w:tc>
          <w:tcPr>
            <w:tcW w:w="1900" w:type="dxa"/>
            <w:vMerge/>
            <w:vAlign w:val="center"/>
          </w:tcPr>
          <w:p w:rsidR="00D13761" w:rsidRPr="002563FF" w:rsidRDefault="00D13761" w:rsidP="005673DD">
            <w:pPr>
              <w:jc w:val="center"/>
              <w:rPr>
                <w:sz w:val="28"/>
                <w:szCs w:val="28"/>
              </w:rPr>
            </w:pPr>
          </w:p>
        </w:tc>
      </w:tr>
      <w:tr w:rsidR="00D13761" w:rsidTr="005673DD">
        <w:tc>
          <w:tcPr>
            <w:tcW w:w="646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1</w:t>
            </w:r>
          </w:p>
        </w:tc>
        <w:tc>
          <w:tcPr>
            <w:tcW w:w="1519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2</w:t>
            </w:r>
          </w:p>
        </w:tc>
        <w:tc>
          <w:tcPr>
            <w:tcW w:w="1637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3</w:t>
            </w:r>
          </w:p>
        </w:tc>
        <w:tc>
          <w:tcPr>
            <w:tcW w:w="1126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4</w:t>
            </w:r>
          </w:p>
        </w:tc>
        <w:tc>
          <w:tcPr>
            <w:tcW w:w="1276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5</w:t>
            </w:r>
          </w:p>
        </w:tc>
        <w:tc>
          <w:tcPr>
            <w:tcW w:w="1275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6</w:t>
            </w:r>
          </w:p>
        </w:tc>
        <w:tc>
          <w:tcPr>
            <w:tcW w:w="1009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7</w:t>
            </w:r>
          </w:p>
        </w:tc>
        <w:tc>
          <w:tcPr>
            <w:tcW w:w="1009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8</w:t>
            </w:r>
          </w:p>
        </w:tc>
        <w:tc>
          <w:tcPr>
            <w:tcW w:w="1384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9</w:t>
            </w:r>
          </w:p>
        </w:tc>
        <w:tc>
          <w:tcPr>
            <w:tcW w:w="1009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10</w:t>
            </w:r>
          </w:p>
        </w:tc>
        <w:tc>
          <w:tcPr>
            <w:tcW w:w="1010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11</w:t>
            </w:r>
          </w:p>
        </w:tc>
        <w:tc>
          <w:tcPr>
            <w:tcW w:w="1900" w:type="dxa"/>
            <w:vAlign w:val="center"/>
          </w:tcPr>
          <w:p w:rsidR="00D13761" w:rsidRPr="00D17381" w:rsidRDefault="00D13761" w:rsidP="005673DD">
            <w:pPr>
              <w:jc w:val="center"/>
            </w:pPr>
            <w:r w:rsidRPr="00D17381">
              <w:t>12</w:t>
            </w:r>
          </w:p>
        </w:tc>
      </w:tr>
      <w:tr w:rsidR="00D13761" w:rsidTr="005673DD">
        <w:tc>
          <w:tcPr>
            <w:tcW w:w="646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519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637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126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276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275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009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009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384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009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010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  <w:tc>
          <w:tcPr>
            <w:tcW w:w="1900" w:type="dxa"/>
            <w:vAlign w:val="center"/>
          </w:tcPr>
          <w:p w:rsidR="00D13761" w:rsidRPr="00D17381" w:rsidRDefault="00D13761" w:rsidP="005673DD">
            <w:pPr>
              <w:jc w:val="center"/>
            </w:pPr>
          </w:p>
        </w:tc>
      </w:tr>
      <w:tr w:rsidR="00D13761" w:rsidTr="002563FF">
        <w:tc>
          <w:tcPr>
            <w:tcW w:w="646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7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00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</w:tr>
      <w:tr w:rsidR="00D13761" w:rsidTr="002563FF">
        <w:tc>
          <w:tcPr>
            <w:tcW w:w="646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7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00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</w:tr>
      <w:tr w:rsidR="00D13761" w:rsidTr="002563FF">
        <w:tc>
          <w:tcPr>
            <w:tcW w:w="646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7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9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00" w:type="dxa"/>
          </w:tcPr>
          <w:p w:rsidR="00D13761" w:rsidRPr="002563FF" w:rsidRDefault="00D13761" w:rsidP="002563FF">
            <w:pPr>
              <w:jc w:val="both"/>
              <w:rPr>
                <w:sz w:val="28"/>
                <w:szCs w:val="28"/>
              </w:rPr>
            </w:pPr>
          </w:p>
        </w:tc>
      </w:tr>
    </w:tbl>
    <w:p w:rsidR="00D13761" w:rsidRPr="00E76387" w:rsidRDefault="00D13761" w:rsidP="004E5F45">
      <w:pPr>
        <w:jc w:val="right"/>
        <w:rPr>
          <w:sz w:val="28"/>
          <w:szCs w:val="28"/>
        </w:rPr>
      </w:pPr>
    </w:p>
    <w:p w:rsidR="00D13761" w:rsidRDefault="00D13761" w:rsidP="004E5F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3761" w:rsidRPr="00544899" w:rsidRDefault="00D13761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44899">
        <w:rPr>
          <w:sz w:val="28"/>
          <w:szCs w:val="28"/>
        </w:rPr>
        <w:t>Руководитель   _____________________   _______________________________</w:t>
      </w:r>
    </w:p>
    <w:p w:rsidR="00D13761" w:rsidRPr="00544899" w:rsidRDefault="00D13761" w:rsidP="004E5F4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44899">
        <w:rPr>
          <w:sz w:val="20"/>
          <w:szCs w:val="20"/>
        </w:rPr>
        <w:t xml:space="preserve">                                                       (подпись)                                                       (расшифровка подписи)</w:t>
      </w:r>
    </w:p>
    <w:p w:rsidR="00D13761" w:rsidRPr="00544899" w:rsidRDefault="00D13761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44899">
        <w:rPr>
          <w:sz w:val="28"/>
          <w:szCs w:val="28"/>
        </w:rPr>
        <w:t>М.П.</w:t>
      </w:r>
    </w:p>
    <w:p w:rsidR="00D13761" w:rsidRDefault="00D13761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13761" w:rsidRPr="00544899" w:rsidRDefault="00D13761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44899">
        <w:rPr>
          <w:sz w:val="28"/>
          <w:szCs w:val="28"/>
        </w:rPr>
        <w:t>Главный бухгалтер ___________________   _______________________________</w:t>
      </w:r>
    </w:p>
    <w:p w:rsidR="00D13761" w:rsidRPr="00544899" w:rsidRDefault="00D13761" w:rsidP="004E5F4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44899">
        <w:rPr>
          <w:sz w:val="20"/>
          <w:szCs w:val="20"/>
        </w:rPr>
        <w:t xml:space="preserve">                                                                    (подпись)                                         (расшифровка подписи)</w:t>
      </w:r>
    </w:p>
    <w:p w:rsidR="00D13761" w:rsidRDefault="00D13761" w:rsidP="004E5F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44899">
        <w:rPr>
          <w:sz w:val="28"/>
          <w:szCs w:val="28"/>
        </w:rPr>
        <w:t>«__»_________________ 20__ год</w:t>
      </w:r>
    </w:p>
    <w:p w:rsidR="00D13761" w:rsidRDefault="00D13761" w:rsidP="004E5F45"/>
    <w:sectPr w:rsidR="00D13761" w:rsidSect="004D103E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761" w:rsidRDefault="00D13761" w:rsidP="004D103E">
      <w:r>
        <w:separator/>
      </w:r>
    </w:p>
  </w:endnote>
  <w:endnote w:type="continuationSeparator" w:id="1">
    <w:p w:rsidR="00D13761" w:rsidRDefault="00D13761" w:rsidP="004D1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761" w:rsidRDefault="00D13761" w:rsidP="004D103E">
      <w:r>
        <w:separator/>
      </w:r>
    </w:p>
  </w:footnote>
  <w:footnote w:type="continuationSeparator" w:id="1">
    <w:p w:rsidR="00D13761" w:rsidRDefault="00D13761" w:rsidP="004D1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61" w:rsidRPr="004D103E" w:rsidRDefault="00D13761">
    <w:pPr>
      <w:pStyle w:val="Header"/>
      <w:jc w:val="center"/>
      <w:rPr>
        <w:sz w:val="28"/>
        <w:szCs w:val="28"/>
      </w:rPr>
    </w:pPr>
    <w:r w:rsidRPr="004D103E">
      <w:rPr>
        <w:sz w:val="28"/>
        <w:szCs w:val="28"/>
      </w:rPr>
      <w:fldChar w:fldCharType="begin"/>
    </w:r>
    <w:r w:rsidRPr="004D103E">
      <w:rPr>
        <w:sz w:val="28"/>
        <w:szCs w:val="28"/>
      </w:rPr>
      <w:instrText>PAGE   \* MERGEFORMAT</w:instrText>
    </w:r>
    <w:r w:rsidRPr="004D103E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4D103E">
      <w:rPr>
        <w:sz w:val="28"/>
        <w:szCs w:val="28"/>
      </w:rPr>
      <w:fldChar w:fldCharType="end"/>
    </w:r>
  </w:p>
  <w:p w:rsidR="00D13761" w:rsidRDefault="00D1376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F45"/>
    <w:rsid w:val="00006F54"/>
    <w:rsid w:val="000201FB"/>
    <w:rsid w:val="000454F6"/>
    <w:rsid w:val="00071872"/>
    <w:rsid w:val="00073524"/>
    <w:rsid w:val="000E5BB1"/>
    <w:rsid w:val="000F3CE9"/>
    <w:rsid w:val="00114891"/>
    <w:rsid w:val="00120AC6"/>
    <w:rsid w:val="001B0CD5"/>
    <w:rsid w:val="001D41A5"/>
    <w:rsid w:val="001E5CA3"/>
    <w:rsid w:val="00201801"/>
    <w:rsid w:val="002563FF"/>
    <w:rsid w:val="002E02CB"/>
    <w:rsid w:val="00393225"/>
    <w:rsid w:val="003C35BA"/>
    <w:rsid w:val="00407088"/>
    <w:rsid w:val="004070CA"/>
    <w:rsid w:val="004901DC"/>
    <w:rsid w:val="004D103E"/>
    <w:rsid w:val="004E5F45"/>
    <w:rsid w:val="005355B4"/>
    <w:rsid w:val="00544899"/>
    <w:rsid w:val="005450E1"/>
    <w:rsid w:val="005673DD"/>
    <w:rsid w:val="005A0E4F"/>
    <w:rsid w:val="005C23C1"/>
    <w:rsid w:val="00742CB8"/>
    <w:rsid w:val="00755ED9"/>
    <w:rsid w:val="007B5C0D"/>
    <w:rsid w:val="007B618F"/>
    <w:rsid w:val="00803DAB"/>
    <w:rsid w:val="0081494C"/>
    <w:rsid w:val="0082416D"/>
    <w:rsid w:val="0083415F"/>
    <w:rsid w:val="00835CA9"/>
    <w:rsid w:val="00871BE2"/>
    <w:rsid w:val="00986E68"/>
    <w:rsid w:val="00A35F32"/>
    <w:rsid w:val="00AB485C"/>
    <w:rsid w:val="00B62B42"/>
    <w:rsid w:val="00B91686"/>
    <w:rsid w:val="00B96B6F"/>
    <w:rsid w:val="00BD7936"/>
    <w:rsid w:val="00BF4C47"/>
    <w:rsid w:val="00C943B0"/>
    <w:rsid w:val="00C9763F"/>
    <w:rsid w:val="00CA31CE"/>
    <w:rsid w:val="00D045EC"/>
    <w:rsid w:val="00D13761"/>
    <w:rsid w:val="00D17381"/>
    <w:rsid w:val="00D22596"/>
    <w:rsid w:val="00D4304C"/>
    <w:rsid w:val="00D5613D"/>
    <w:rsid w:val="00D8110E"/>
    <w:rsid w:val="00DA6E04"/>
    <w:rsid w:val="00E560E3"/>
    <w:rsid w:val="00E76387"/>
    <w:rsid w:val="00EA31D7"/>
    <w:rsid w:val="00EC2333"/>
    <w:rsid w:val="00F2469A"/>
    <w:rsid w:val="00F53209"/>
    <w:rsid w:val="00F62AF3"/>
    <w:rsid w:val="00F87231"/>
    <w:rsid w:val="00FD5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F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5F4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E5F4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Normal1">
    <w:name w:val="Normal1"/>
    <w:uiPriority w:val="99"/>
    <w:rsid w:val="004E5F45"/>
    <w:pPr>
      <w:widowControl w:val="0"/>
    </w:pPr>
    <w:rPr>
      <w:rFonts w:ascii="Times New Roman" w:eastAsia="Times New Roman" w:hAnsi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10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103E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4D10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103E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10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03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236</Words>
  <Characters>1349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Начальник отдела</dc:creator>
  <cp:keywords/>
  <dc:description/>
  <cp:lastModifiedBy>User</cp:lastModifiedBy>
  <cp:revision>7</cp:revision>
  <cp:lastPrinted>2013-04-17T15:51:00Z</cp:lastPrinted>
  <dcterms:created xsi:type="dcterms:W3CDTF">2013-04-19T06:40:00Z</dcterms:created>
  <dcterms:modified xsi:type="dcterms:W3CDTF">2013-04-19T09:28:00Z</dcterms:modified>
</cp:coreProperties>
</file>